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758B2" w14:textId="344E1D8A" w:rsidR="00754A3D" w:rsidRPr="00754A3D" w:rsidRDefault="00A24745" w:rsidP="00FC722D">
      <w:pPr>
        <w:pStyle w:val="Title"/>
        <w:rPr>
          <w:rFonts w:ascii="Calibri" w:hAnsi="Calibri"/>
          <w:bCs/>
          <w:sz w:val="22"/>
          <w:szCs w:val="22"/>
        </w:rPr>
      </w:pPr>
      <w:r w:rsidRPr="00401528">
        <w:rPr>
          <w:szCs w:val="20"/>
        </w:rPr>
        <w:t xml:space="preserve">DCP </w:t>
      </w:r>
      <w:r w:rsidR="00754A3D" w:rsidRPr="00401528">
        <w:rPr>
          <w:szCs w:val="20"/>
        </w:rPr>
        <w:t>4</w:t>
      </w:r>
      <w:r w:rsidR="0087012C" w:rsidRPr="00401528">
        <w:rPr>
          <w:szCs w:val="20"/>
        </w:rPr>
        <w:t>1</w:t>
      </w:r>
      <w:r w:rsidR="00401528" w:rsidRPr="00401528">
        <w:rPr>
          <w:szCs w:val="20"/>
        </w:rPr>
        <w:t>7</w:t>
      </w:r>
      <w:r w:rsidR="00C8482C" w:rsidRPr="00401528">
        <w:rPr>
          <w:szCs w:val="20"/>
        </w:rPr>
        <w:t xml:space="preserve"> </w:t>
      </w:r>
      <w:r w:rsidR="00994CC8" w:rsidRPr="00401528">
        <w:rPr>
          <w:szCs w:val="20"/>
        </w:rPr>
        <w:t>–</w:t>
      </w:r>
      <w:r w:rsidR="00C8482C" w:rsidRPr="00401528">
        <w:rPr>
          <w:rFonts w:ascii="Calibri" w:hAnsi="Calibri"/>
          <w:szCs w:val="20"/>
        </w:rPr>
        <w:t xml:space="preserve"> </w:t>
      </w:r>
      <w:r w:rsidR="00401528">
        <w:t>Ability for the dcusa secretariat to raise change proposals</w:t>
      </w:r>
      <w:r w:rsidR="00FC722D" w:rsidRPr="00FC722D">
        <w:rPr>
          <w:rFonts w:ascii="Calibri" w:hAnsi="Calibri"/>
          <w:bCs/>
          <w:sz w:val="22"/>
          <w:szCs w:val="22"/>
        </w:rPr>
        <w:t>.</w:t>
      </w:r>
    </w:p>
    <w:p w14:paraId="629079A7" w14:textId="48C29B33" w:rsidR="00315909" w:rsidRPr="00315909" w:rsidRDefault="00315909" w:rsidP="00315909">
      <w:pPr>
        <w:pStyle w:val="Title"/>
        <w:rPr>
          <w:rFonts w:ascii="Calibri" w:hAnsi="Calibri"/>
          <w:i/>
          <w:sz w:val="22"/>
          <w:szCs w:val="22"/>
        </w:rPr>
      </w:pPr>
    </w:p>
    <w:p w14:paraId="5AD26110" w14:textId="150A3785"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401528">
        <w:rPr>
          <w:rFonts w:ascii="Calibri" w:hAnsi="Calibri"/>
          <w:sz w:val="22"/>
          <w:szCs w:val="22"/>
        </w:rPr>
        <w:t>Richard Colwill</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76B6920E"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13515E">
        <w:rPr>
          <w:rFonts w:ascii="Calibri" w:hAnsi="Calibri"/>
          <w:sz w:val="22"/>
          <w:szCs w:val="22"/>
        </w:rPr>
        <w:t>02</w:t>
      </w:r>
      <w:r w:rsidR="00754A3D">
        <w:rPr>
          <w:rFonts w:ascii="Calibri" w:hAnsi="Calibri"/>
          <w:sz w:val="22"/>
          <w:szCs w:val="22"/>
        </w:rPr>
        <w:t xml:space="preserve"> </w:t>
      </w:r>
      <w:r w:rsidR="0013515E">
        <w:rPr>
          <w:rFonts w:ascii="Calibri" w:hAnsi="Calibri"/>
          <w:sz w:val="22"/>
          <w:szCs w:val="22"/>
        </w:rPr>
        <w:t>June</w:t>
      </w:r>
      <w:r w:rsidR="004D6571" w:rsidRPr="004D6571">
        <w:rPr>
          <w:rFonts w:ascii="Calibri" w:hAnsi="Calibri"/>
          <w:sz w:val="22"/>
          <w:szCs w:val="22"/>
        </w:rPr>
        <w:t xml:space="preserve"> 202</w:t>
      </w:r>
      <w:r w:rsidR="00E179EB">
        <w:rPr>
          <w:rFonts w:ascii="Calibri" w:hAnsi="Calibri"/>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7B606970" w:rsidR="00A24745" w:rsidRPr="00A24745" w:rsidRDefault="00C8482C" w:rsidP="00C8482C">
            <w:pPr>
              <w:pStyle w:val="Question"/>
            </w:pPr>
            <w:r w:rsidRPr="001564C1">
              <w:rPr>
                <w:rFonts w:cs="Arial"/>
                <w:bCs/>
              </w:rPr>
              <w:t xml:space="preserve">Do you understand the intent of </w:t>
            </w:r>
            <w:r w:rsidR="00315909">
              <w:rPr>
                <w:rFonts w:cs="Arial"/>
                <w:bCs/>
              </w:rPr>
              <w:t>D</w:t>
            </w:r>
            <w:r w:rsidRPr="001564C1">
              <w:rPr>
                <w:rFonts w:cs="Arial"/>
                <w:bCs/>
              </w:rPr>
              <w:t>CP</w:t>
            </w:r>
            <w:r w:rsidR="00315909">
              <w:rPr>
                <w:rFonts w:cs="Arial"/>
                <w:bCs/>
              </w:rPr>
              <w:t xml:space="preserve"> </w:t>
            </w:r>
            <w:r w:rsidR="00754A3D">
              <w:rPr>
                <w:rFonts w:cs="Arial"/>
                <w:bCs/>
              </w:rPr>
              <w:t>4</w:t>
            </w:r>
            <w:r w:rsidR="00FC722D">
              <w:rPr>
                <w:rFonts w:cs="Arial"/>
                <w:bCs/>
              </w:rPr>
              <w:t>1</w:t>
            </w:r>
            <w:r w:rsidR="00401528">
              <w:rPr>
                <w:rFonts w:cs="Arial"/>
                <w:bCs/>
              </w:rPr>
              <w:t>7</w:t>
            </w:r>
            <w:r w:rsidRPr="001564C1">
              <w:rPr>
                <w:rFonts w:cs="Arial"/>
                <w:bCs/>
              </w:rPr>
              <w:t>?</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41D2B3F9" w:rsidR="00A24745" w:rsidRDefault="00401528" w:rsidP="004D6571">
            <w:pPr>
              <w:pStyle w:val="Question"/>
            </w:pPr>
            <w:r w:rsidRPr="00190E90">
              <w:t xml:space="preserve">Are you supportive of the principles of </w:t>
            </w:r>
            <w:r>
              <w:t>DCP 417</w:t>
            </w:r>
            <w:r w:rsidRPr="00190E90">
              <w:t>?</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6673819D" w:rsidR="00A24745" w:rsidRDefault="00401528" w:rsidP="00A24745">
            <w:pPr>
              <w:pStyle w:val="Question"/>
            </w:pPr>
            <w:r w:rsidRPr="00CE3594">
              <w:rPr>
                <w:rFonts w:cs="Arial"/>
                <w:szCs w:val="20"/>
              </w:rPr>
              <w:t>Do you agree with the list of potential benefits?</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60FF1D9E" w:rsidR="00C261EB" w:rsidRDefault="00401528" w:rsidP="00C261EB">
            <w:pPr>
              <w:pStyle w:val="Question"/>
            </w:pPr>
            <w:r>
              <w:rPr>
                <w:rFonts w:cs="Arial"/>
                <w:szCs w:val="20"/>
              </w:rPr>
              <w:t xml:space="preserve">Do you consider that there are </w:t>
            </w:r>
            <w:r w:rsidRPr="00CE3594">
              <w:rPr>
                <w:rFonts w:cs="Arial"/>
                <w:szCs w:val="20"/>
              </w:rPr>
              <w:t>other benefits of allowing the DCUSA Secretariat to raise Change Proposals?</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09D2D272" w:rsidR="00C261EB" w:rsidRDefault="00401528" w:rsidP="00C261EB">
            <w:pPr>
              <w:pStyle w:val="Question"/>
            </w:pPr>
            <w:r w:rsidRPr="00CE3594">
              <w:rPr>
                <w:rFonts w:cs="Arial"/>
                <w:szCs w:val="20"/>
              </w:rPr>
              <w:lastRenderedPageBreak/>
              <w:t>Can you think of any other risks of allowing the DCUSA Secretariat to raise Change Proposals?</w:t>
            </w:r>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0529B6F7"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5597D52" w14:textId="6E373D4B" w:rsidR="00C261EB" w:rsidRDefault="00401528" w:rsidP="00C261EB">
            <w:pPr>
              <w:pStyle w:val="Question"/>
            </w:pPr>
            <w:r>
              <w:rPr>
                <w:rFonts w:cs="Arial"/>
                <w:szCs w:val="20"/>
              </w:rPr>
              <w:t>Do you consider</w:t>
            </w:r>
            <w:r w:rsidRPr="00CE3594">
              <w:rPr>
                <w:rFonts w:cs="Arial"/>
                <w:szCs w:val="20"/>
              </w:rPr>
              <w:t xml:space="preserve"> that the risks identified are mitigated by the existing DCUSA legal text, as per the analysis above? If not, please provide your rationale and suggest additional mitigations you believe are necessary.</w:t>
            </w:r>
          </w:p>
        </w:tc>
      </w:tr>
      <w:tr w:rsidR="00C261EB" w14:paraId="02CD8883" w14:textId="77777777" w:rsidTr="00C261EB">
        <w:sdt>
          <w:sdtPr>
            <w:tag w:val="dcusa_response6"/>
            <w:id w:val="-1524780688"/>
            <w:placeholder>
              <w:docPart w:val="90BE4AE058734CD182CEE32A3FB787C4"/>
            </w:placeholder>
            <w:showingPlcHdr/>
          </w:sdtPr>
          <w:sdtEndPr/>
          <w:sdtContent>
            <w:tc>
              <w:tcPr>
                <w:tcW w:w="9070" w:type="dxa"/>
              </w:tcPr>
              <w:p w14:paraId="2C5CE518" w14:textId="37F8314C" w:rsidR="00C261EB" w:rsidRDefault="00C261EB" w:rsidP="00C261EB">
                <w:pPr>
                  <w:pStyle w:val="BodyText"/>
                </w:pPr>
                <w:r w:rsidRPr="00A65385">
                  <w:rPr>
                    <w:rStyle w:val="PlaceholderText"/>
                  </w:rPr>
                  <w:t>Click or tap here to enter text.</w:t>
                </w:r>
              </w:p>
            </w:tc>
          </w:sdtContent>
        </w:sdt>
      </w:tr>
    </w:tbl>
    <w:p w14:paraId="15109A6D" w14:textId="4787F9AA"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45BCA8EE"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22021A6E" w14:textId="52A432D7" w:rsidR="00C261EB" w:rsidRDefault="00401528" w:rsidP="00C261EB">
            <w:pPr>
              <w:pStyle w:val="Question"/>
            </w:pPr>
            <w:r>
              <w:rPr>
                <w:rFonts w:cs="Arial"/>
                <w:bCs/>
              </w:rPr>
              <w:t>A</w:t>
            </w:r>
            <w:r w:rsidRPr="00CE3594">
              <w:rPr>
                <w:rFonts w:cs="Arial"/>
                <w:szCs w:val="20"/>
              </w:rPr>
              <w:t>re there any other mitigations in the existing DCUSA legal text that the Working Group should consider?</w:t>
            </w:r>
          </w:p>
        </w:tc>
      </w:tr>
      <w:tr w:rsidR="00C261EB" w14:paraId="10305AE2" w14:textId="77777777" w:rsidTr="00C261EB">
        <w:sdt>
          <w:sdtPr>
            <w:tag w:val="dcusa_response7"/>
            <w:id w:val="1582094869"/>
            <w:placeholder>
              <w:docPart w:val="DefaultPlaceholder_-1854013440"/>
            </w:placeholder>
            <w:showingPlcHdr/>
          </w:sdtPr>
          <w:sdtEndPr/>
          <w:sdtContent>
            <w:tc>
              <w:tcPr>
                <w:tcW w:w="9287" w:type="dxa"/>
              </w:tcPr>
              <w:p w14:paraId="71A98A6D" w14:textId="576B0560" w:rsidR="00C261EB" w:rsidRDefault="00C261EB" w:rsidP="00C261EB">
                <w:pPr>
                  <w:pStyle w:val="BodyText"/>
                </w:pPr>
                <w:r w:rsidRPr="00A65385">
                  <w:rPr>
                    <w:rStyle w:val="PlaceholderText"/>
                  </w:rPr>
                  <w:t>Click or tap here to enter text.</w:t>
                </w:r>
              </w:p>
            </w:tc>
          </w:sdtContent>
        </w:sdt>
      </w:tr>
    </w:tbl>
    <w:p w14:paraId="4681CC6B" w14:textId="3FBA0BEB"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E09F13F" w14:textId="77777777" w:rsidTr="000436E1">
        <w:trPr>
          <w:cnfStyle w:val="100000000000" w:firstRow="1" w:lastRow="0" w:firstColumn="0" w:lastColumn="0" w:oddVBand="0" w:evenVBand="0" w:oddHBand="0" w:evenHBand="0" w:firstRowFirstColumn="0" w:firstRowLastColumn="0" w:lastRowFirstColumn="0" w:lastRowLastColumn="0"/>
        </w:trPr>
        <w:tc>
          <w:tcPr>
            <w:tcW w:w="9070" w:type="dxa"/>
          </w:tcPr>
          <w:p w14:paraId="0233F350" w14:textId="6B21CB54" w:rsidR="00C261EB" w:rsidRDefault="00401528" w:rsidP="00C261EB">
            <w:pPr>
              <w:pStyle w:val="Question"/>
            </w:pPr>
            <w:r w:rsidRPr="00CE3594">
              <w:rPr>
                <w:rFonts w:cs="Arial"/>
                <w:szCs w:val="20"/>
              </w:rPr>
              <w:t xml:space="preserve">Do you believe any additional risks you identified in your answer to question </w:t>
            </w:r>
            <w:r w:rsidR="00D811A3">
              <w:rPr>
                <w:rFonts w:cs="Arial"/>
                <w:szCs w:val="20"/>
              </w:rPr>
              <w:t>5</w:t>
            </w:r>
            <w:r w:rsidRPr="00CE3594">
              <w:rPr>
                <w:rFonts w:cs="Arial"/>
                <w:szCs w:val="20"/>
              </w:rPr>
              <w:t xml:space="preserve"> are mitigated by the existing DCUSA legal text? If not, please explain if you believe any additional mitigations are required</w:t>
            </w:r>
            <w:r>
              <w:rPr>
                <w:rFonts w:cs="Arial"/>
                <w:szCs w:val="20"/>
              </w:rPr>
              <w:t>.</w:t>
            </w:r>
          </w:p>
        </w:tc>
      </w:tr>
      <w:tr w:rsidR="000436E1" w14:paraId="7A442269" w14:textId="77777777" w:rsidTr="000436E1">
        <w:sdt>
          <w:sdtPr>
            <w:tag w:val="dcusa_response8"/>
            <w:id w:val="-1109194733"/>
            <w:placeholder>
              <w:docPart w:val="E45CBFC3A5D2471D909CD91E91142D93"/>
            </w:placeholder>
            <w:showingPlcHdr/>
          </w:sdtPr>
          <w:sdtEndPr/>
          <w:sdtContent>
            <w:tc>
              <w:tcPr>
                <w:tcW w:w="9070" w:type="dxa"/>
                <w:vAlign w:val="center"/>
              </w:tcPr>
              <w:p w14:paraId="7E78C5AB" w14:textId="7FC5783E" w:rsidR="000436E1" w:rsidRDefault="000A07CD" w:rsidP="000436E1">
                <w:r w:rsidRPr="00A65385">
                  <w:rPr>
                    <w:rStyle w:val="PlaceholderText"/>
                  </w:rPr>
                  <w:t>Click or tap here to enter text.</w:t>
                </w:r>
              </w:p>
            </w:tc>
          </w:sdtContent>
        </w:sdt>
      </w:tr>
    </w:tbl>
    <w:p w14:paraId="1E398BDE" w14:textId="5C38F1E3" w:rsidR="00315909" w:rsidRDefault="0031590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D6571" w14:paraId="255311E1" w14:textId="77777777" w:rsidTr="008C5D66">
        <w:trPr>
          <w:cnfStyle w:val="100000000000" w:firstRow="1" w:lastRow="0" w:firstColumn="0" w:lastColumn="0" w:oddVBand="0" w:evenVBand="0" w:oddHBand="0" w:evenHBand="0" w:firstRowFirstColumn="0" w:firstRowLastColumn="0" w:lastRowFirstColumn="0" w:lastRowLastColumn="0"/>
        </w:trPr>
        <w:tc>
          <w:tcPr>
            <w:tcW w:w="9287" w:type="dxa"/>
          </w:tcPr>
          <w:p w14:paraId="1DF04350" w14:textId="58FBB90D" w:rsidR="004D6571" w:rsidRDefault="00401528" w:rsidP="008C5D66">
            <w:pPr>
              <w:pStyle w:val="Question"/>
            </w:pPr>
            <w:r w:rsidRPr="00CE3594">
              <w:rPr>
                <w:rFonts w:cs="Arial"/>
                <w:szCs w:val="20"/>
              </w:rPr>
              <w:t xml:space="preserve">Do you </w:t>
            </w:r>
            <w:r>
              <w:rPr>
                <w:rFonts w:cs="Arial"/>
                <w:szCs w:val="20"/>
              </w:rPr>
              <w:t>consider</w:t>
            </w:r>
            <w:r w:rsidRPr="00CE3594">
              <w:rPr>
                <w:rFonts w:cs="Arial"/>
                <w:szCs w:val="20"/>
              </w:rPr>
              <w:t xml:space="preserve"> that the Panel should have the ability to defer or reject the progression of a Change Proposal raised by the Secretariat if it is expected to cause costs over and above the annual allocation for all DCUSA Change Proposals, unless the benefits outweigh these additional costs</w:t>
            </w:r>
            <w:r>
              <w:rPr>
                <w:rFonts w:cs="Arial"/>
                <w:szCs w:val="20"/>
              </w:rPr>
              <w:t>?</w:t>
            </w:r>
          </w:p>
        </w:tc>
      </w:tr>
      <w:tr w:rsidR="004D6571" w14:paraId="34816F23" w14:textId="77777777" w:rsidTr="008C5D66">
        <w:sdt>
          <w:sdtPr>
            <w:tag w:val="dcusa_response8"/>
            <w:id w:val="-2043284245"/>
            <w:placeholder>
              <w:docPart w:val="B0935F5782374E35913A890A60524220"/>
            </w:placeholder>
            <w:showingPlcHdr/>
          </w:sdtPr>
          <w:sdtEndPr/>
          <w:sdtContent>
            <w:tc>
              <w:tcPr>
                <w:tcW w:w="9287" w:type="dxa"/>
              </w:tcPr>
              <w:p w14:paraId="7EE1B8F4" w14:textId="77777777" w:rsidR="004D6571" w:rsidRDefault="004D6571" w:rsidP="008C5D66">
                <w:pPr>
                  <w:pStyle w:val="BodyText"/>
                </w:pPr>
                <w:r w:rsidRPr="00A65385">
                  <w:rPr>
                    <w:rStyle w:val="PlaceholderText"/>
                  </w:rPr>
                  <w:t>Click or tap here to enter text.</w:t>
                </w:r>
              </w:p>
            </w:tc>
          </w:sdtContent>
        </w:sdt>
      </w:tr>
    </w:tbl>
    <w:p w14:paraId="0FA48B00" w14:textId="68ECD13E" w:rsidR="004D6571" w:rsidRDefault="004D657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F5047" w14:paraId="00CDC678" w14:textId="77777777" w:rsidTr="008F5047">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0254C738" w14:textId="77777777" w:rsidR="00401528" w:rsidRDefault="00401528" w:rsidP="00401528">
            <w:pPr>
              <w:pStyle w:val="Question"/>
            </w:pPr>
            <w:r>
              <w:t xml:space="preserve">Do you consider that the proposal better facilitates the DCUSA General Objectives? </w:t>
            </w:r>
          </w:p>
          <w:p w14:paraId="166DC9AD" w14:textId="77777777" w:rsidR="00401528" w:rsidRPr="00401528" w:rsidRDefault="00401528" w:rsidP="00401528">
            <w:pPr>
              <w:pStyle w:val="BodyText"/>
            </w:pPr>
          </w:p>
          <w:p w14:paraId="096B6E4A" w14:textId="0CDEBE81" w:rsidR="00401528" w:rsidRDefault="00401528" w:rsidP="00401528">
            <w:pPr>
              <w:pStyle w:val="Question"/>
              <w:numPr>
                <w:ilvl w:val="0"/>
                <w:numId w:val="0"/>
              </w:numPr>
              <w:ind w:left="567"/>
            </w:pPr>
            <w:r>
              <w:t>If so, please detail which of the General Objectives you believe are better facilitated and provide supporting reasons.</w:t>
            </w:r>
          </w:p>
          <w:p w14:paraId="0341925B" w14:textId="77777777" w:rsidR="00401528" w:rsidRDefault="00401528" w:rsidP="00401528">
            <w:pPr>
              <w:pStyle w:val="Question"/>
              <w:numPr>
                <w:ilvl w:val="0"/>
                <w:numId w:val="0"/>
              </w:numPr>
              <w:ind w:left="567"/>
            </w:pPr>
          </w:p>
          <w:p w14:paraId="35A11C77" w14:textId="050A9D4F" w:rsidR="008F5047" w:rsidRDefault="00401528" w:rsidP="00401528">
            <w:pPr>
              <w:pStyle w:val="Question"/>
              <w:numPr>
                <w:ilvl w:val="0"/>
                <w:numId w:val="0"/>
              </w:numPr>
              <w:ind w:left="567"/>
            </w:pPr>
            <w:r>
              <w:t>If not, please provide supporting reasons.</w:t>
            </w:r>
          </w:p>
        </w:tc>
      </w:tr>
      <w:tr w:rsidR="008F5047" w14:paraId="48FC1813" w14:textId="77777777" w:rsidTr="008F5047">
        <w:sdt>
          <w:sdtPr>
            <w:tag w:val="dcusa_response8"/>
            <w:id w:val="-948691541"/>
            <w:placeholder>
              <w:docPart w:val="4AD25F66C7B540B78AA796B44BEFADE0"/>
            </w:placeholder>
            <w:showingPlcHdr/>
          </w:sdtPr>
          <w:sdtEndPr/>
          <w:sdtContent>
            <w:tc>
              <w:tcPr>
                <w:tcW w:w="9070" w:type="dxa"/>
              </w:tcPr>
              <w:p w14:paraId="714396C6" w14:textId="77777777" w:rsidR="008F5047" w:rsidRDefault="008F5047" w:rsidP="008F5047">
                <w:pPr>
                  <w:pStyle w:val="BodyText"/>
                </w:pPr>
                <w:r w:rsidRPr="00A65385">
                  <w:rPr>
                    <w:rStyle w:val="PlaceholderText"/>
                  </w:rPr>
                  <w:t>Click or tap here to enter text.</w:t>
                </w:r>
              </w:p>
            </w:tc>
          </w:sdtContent>
        </w:sdt>
      </w:tr>
    </w:tbl>
    <w:p w14:paraId="1AD2F6D0" w14:textId="3B59F0D6" w:rsidR="0053310E" w:rsidRDefault="0053310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01528" w14:paraId="50538D55" w14:textId="77777777" w:rsidTr="005763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8AD6DA2" w14:textId="5369FE59" w:rsidR="00401528" w:rsidRDefault="00401528" w:rsidP="00401528">
            <w:pPr>
              <w:pStyle w:val="Question"/>
            </w:pPr>
            <w:r>
              <w:lastRenderedPageBreak/>
              <w:t>Are you aware of any wider industry developments that may impact upon or be impacted by this CP?</w:t>
            </w:r>
          </w:p>
        </w:tc>
      </w:tr>
      <w:tr w:rsidR="00401528" w14:paraId="34E32693" w14:textId="77777777" w:rsidTr="00576361">
        <w:sdt>
          <w:sdtPr>
            <w:tag w:val="dcusa_response8"/>
            <w:id w:val="1739130249"/>
            <w:placeholder>
              <w:docPart w:val="E9D8309BD126407694273078C27211C2"/>
            </w:placeholder>
            <w:showingPlcHdr/>
          </w:sdtPr>
          <w:sdtEndPr/>
          <w:sdtContent>
            <w:tc>
              <w:tcPr>
                <w:tcW w:w="9070" w:type="dxa"/>
              </w:tcPr>
              <w:p w14:paraId="3061D989" w14:textId="77777777" w:rsidR="00401528" w:rsidRDefault="00401528" w:rsidP="00576361">
                <w:pPr>
                  <w:pStyle w:val="BodyText"/>
                </w:pPr>
                <w:r w:rsidRPr="00A65385">
                  <w:rPr>
                    <w:rStyle w:val="PlaceholderText"/>
                  </w:rPr>
                  <w:t>Click or tap here to enter text.</w:t>
                </w:r>
              </w:p>
            </w:tc>
          </w:sdtContent>
        </w:sdt>
      </w:tr>
    </w:tbl>
    <w:p w14:paraId="07B1EB11" w14:textId="77777777" w:rsidR="0053310E" w:rsidRDefault="0053310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01528" w14:paraId="04314A6E" w14:textId="77777777" w:rsidTr="005763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B2C0E67" w14:textId="29618A18" w:rsidR="00401528" w:rsidRDefault="00401528" w:rsidP="00576361">
            <w:pPr>
              <w:pStyle w:val="Question"/>
            </w:pPr>
            <w:r>
              <w:t>Do you have any comments on the proposed legal text?</w:t>
            </w:r>
          </w:p>
        </w:tc>
      </w:tr>
      <w:tr w:rsidR="00401528" w14:paraId="2FB31417" w14:textId="77777777" w:rsidTr="00576361">
        <w:sdt>
          <w:sdtPr>
            <w:tag w:val="dcusa_response8"/>
            <w:id w:val="-1521847238"/>
            <w:placeholder>
              <w:docPart w:val="FB51A0DC954B4E4D94EF745732DD4172"/>
            </w:placeholder>
            <w:showingPlcHdr/>
          </w:sdtPr>
          <w:sdtEndPr/>
          <w:sdtContent>
            <w:tc>
              <w:tcPr>
                <w:tcW w:w="9070" w:type="dxa"/>
              </w:tcPr>
              <w:p w14:paraId="72011C99" w14:textId="77777777" w:rsidR="00401528" w:rsidRDefault="00401528" w:rsidP="00576361">
                <w:pPr>
                  <w:pStyle w:val="BodyText"/>
                </w:pPr>
                <w:r w:rsidRPr="00A65385">
                  <w:rPr>
                    <w:rStyle w:val="PlaceholderText"/>
                  </w:rPr>
                  <w:t>Click or tap here to enter text.</w:t>
                </w:r>
              </w:p>
            </w:tc>
          </w:sdtContent>
        </w:sdt>
      </w:tr>
    </w:tbl>
    <w:p w14:paraId="7F7550B2" w14:textId="77777777" w:rsidR="00401528" w:rsidRDefault="0040152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01528" w14:paraId="61E8CA37" w14:textId="77777777" w:rsidTr="005763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89CC970" w14:textId="5984D6E8" w:rsidR="00401528" w:rsidRDefault="00401528" w:rsidP="00576361">
            <w:pPr>
              <w:pStyle w:val="Question"/>
            </w:pPr>
            <w:r w:rsidRPr="00B9095A">
              <w:t>Do you have any other comments on DCP 4</w:t>
            </w:r>
            <w:r>
              <w:t>17?</w:t>
            </w:r>
          </w:p>
        </w:tc>
      </w:tr>
      <w:tr w:rsidR="00401528" w14:paraId="0B414440" w14:textId="77777777" w:rsidTr="00576361">
        <w:sdt>
          <w:sdtPr>
            <w:tag w:val="dcusa_response8"/>
            <w:id w:val="-556237428"/>
            <w:placeholder>
              <w:docPart w:val="B0AE7422492E4EDEAFA8829E05919C0A"/>
            </w:placeholder>
            <w:showingPlcHdr/>
          </w:sdtPr>
          <w:sdtEndPr/>
          <w:sdtContent>
            <w:tc>
              <w:tcPr>
                <w:tcW w:w="9070" w:type="dxa"/>
              </w:tcPr>
              <w:p w14:paraId="3AA29BD6" w14:textId="77777777" w:rsidR="00401528" w:rsidRDefault="00401528" w:rsidP="00576361">
                <w:pPr>
                  <w:pStyle w:val="BodyText"/>
                </w:pPr>
                <w:r w:rsidRPr="00A65385">
                  <w:rPr>
                    <w:rStyle w:val="PlaceholderText"/>
                  </w:rPr>
                  <w:t>Click or tap here to enter text.</w:t>
                </w:r>
              </w:p>
            </w:tc>
          </w:sdtContent>
        </w:sdt>
      </w:tr>
    </w:tbl>
    <w:p w14:paraId="53D00C18" w14:textId="77777777" w:rsidR="00401528" w:rsidRDefault="00401528" w:rsidP="0023069B">
      <w:pPr>
        <w:pStyle w:val="BodyText"/>
        <w:rPr>
          <w:rFonts w:ascii="Calibri" w:hAnsi="Calibri"/>
          <w:sz w:val="22"/>
          <w:szCs w:val="22"/>
        </w:rPr>
      </w:pPr>
    </w:p>
    <w:sectPr w:rsidR="00401528"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2115" w14:textId="77777777" w:rsidR="00BE3433" w:rsidRDefault="00BE3433" w:rsidP="00FD00A2">
      <w:r>
        <w:separator/>
      </w:r>
    </w:p>
  </w:endnote>
  <w:endnote w:type="continuationSeparator" w:id="0">
    <w:p w14:paraId="2C0F8907" w14:textId="77777777" w:rsidR="00BE3433" w:rsidRDefault="00BE34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E43E" w14:textId="77777777" w:rsidR="00BE3433" w:rsidRDefault="00BE3433" w:rsidP="00FD00A2">
      <w:r>
        <w:separator/>
      </w:r>
    </w:p>
  </w:footnote>
  <w:footnote w:type="continuationSeparator" w:id="0">
    <w:p w14:paraId="078FACEB" w14:textId="77777777" w:rsidR="00BE3433" w:rsidRDefault="00BE3433"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02676128"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754A3D">
      <w:rPr>
        <w:rFonts w:ascii="Calibri" w:hAnsi="Calibri"/>
      </w:rPr>
      <w:t>4</w:t>
    </w:r>
    <w:r w:rsidR="0087012C">
      <w:rPr>
        <w:rFonts w:ascii="Calibri" w:hAnsi="Calibri"/>
      </w:rPr>
      <w:t>1</w:t>
    </w:r>
    <w:r w:rsidR="00401528">
      <w:rPr>
        <w:rFonts w:ascii="Calibri" w:hAnsi="Calibri"/>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0"/>
  </w:num>
  <w:num w:numId="2" w16cid:durableId="1976443881">
    <w:abstractNumId w:val="5"/>
  </w:num>
  <w:num w:numId="3" w16cid:durableId="2020816508">
    <w:abstractNumId w:val="10"/>
  </w:num>
  <w:num w:numId="4" w16cid:durableId="2129930717">
    <w:abstractNumId w:val="3"/>
  </w:num>
  <w:num w:numId="5" w16cid:durableId="1109009051">
    <w:abstractNumId w:val="10"/>
  </w:num>
  <w:num w:numId="6" w16cid:durableId="1349914420">
    <w:abstractNumId w:val="2"/>
  </w:num>
  <w:num w:numId="7" w16cid:durableId="39596718">
    <w:abstractNumId w:val="10"/>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7511"/>
    <w:rsid w:val="000436E1"/>
    <w:rsid w:val="00077D80"/>
    <w:rsid w:val="00085B2B"/>
    <w:rsid w:val="000A07CD"/>
    <w:rsid w:val="00134AF7"/>
    <w:rsid w:val="0013515E"/>
    <w:rsid w:val="001A43B1"/>
    <w:rsid w:val="001A50B6"/>
    <w:rsid w:val="001E03C5"/>
    <w:rsid w:val="001F2288"/>
    <w:rsid w:val="00207615"/>
    <w:rsid w:val="00223DF1"/>
    <w:rsid w:val="0023069B"/>
    <w:rsid w:val="002666CE"/>
    <w:rsid w:val="00292EF4"/>
    <w:rsid w:val="002B61A0"/>
    <w:rsid w:val="002C24F0"/>
    <w:rsid w:val="0031153A"/>
    <w:rsid w:val="00315909"/>
    <w:rsid w:val="0033732C"/>
    <w:rsid w:val="003A64EF"/>
    <w:rsid w:val="003D5FCA"/>
    <w:rsid w:val="00401528"/>
    <w:rsid w:val="0040580C"/>
    <w:rsid w:val="00410907"/>
    <w:rsid w:val="00471BA1"/>
    <w:rsid w:val="004D6571"/>
    <w:rsid w:val="004E13AE"/>
    <w:rsid w:val="0053310E"/>
    <w:rsid w:val="00554409"/>
    <w:rsid w:val="005711CC"/>
    <w:rsid w:val="005E79A2"/>
    <w:rsid w:val="005F64FC"/>
    <w:rsid w:val="00650C93"/>
    <w:rsid w:val="006742DD"/>
    <w:rsid w:val="006861F3"/>
    <w:rsid w:val="0068743F"/>
    <w:rsid w:val="006A6FAA"/>
    <w:rsid w:val="006F2D9B"/>
    <w:rsid w:val="00711B18"/>
    <w:rsid w:val="00727330"/>
    <w:rsid w:val="007361B2"/>
    <w:rsid w:val="00746656"/>
    <w:rsid w:val="00754A3D"/>
    <w:rsid w:val="0075624B"/>
    <w:rsid w:val="0076726D"/>
    <w:rsid w:val="008630F7"/>
    <w:rsid w:val="0087012C"/>
    <w:rsid w:val="00884177"/>
    <w:rsid w:val="008D01AD"/>
    <w:rsid w:val="008F22A5"/>
    <w:rsid w:val="008F5047"/>
    <w:rsid w:val="00900A70"/>
    <w:rsid w:val="009152D7"/>
    <w:rsid w:val="00963A66"/>
    <w:rsid w:val="00994CC8"/>
    <w:rsid w:val="00995A27"/>
    <w:rsid w:val="009976A3"/>
    <w:rsid w:val="009A3EA3"/>
    <w:rsid w:val="009B02DB"/>
    <w:rsid w:val="009F1AFC"/>
    <w:rsid w:val="00A24745"/>
    <w:rsid w:val="00A817E9"/>
    <w:rsid w:val="00A823C1"/>
    <w:rsid w:val="00A828F0"/>
    <w:rsid w:val="00AC6DB4"/>
    <w:rsid w:val="00B10C7A"/>
    <w:rsid w:val="00B14ED8"/>
    <w:rsid w:val="00B1784A"/>
    <w:rsid w:val="00B42F5F"/>
    <w:rsid w:val="00B915CE"/>
    <w:rsid w:val="00BE3433"/>
    <w:rsid w:val="00C01797"/>
    <w:rsid w:val="00C175A3"/>
    <w:rsid w:val="00C22DD1"/>
    <w:rsid w:val="00C261EB"/>
    <w:rsid w:val="00C83505"/>
    <w:rsid w:val="00C8482C"/>
    <w:rsid w:val="00CC26DD"/>
    <w:rsid w:val="00CE497A"/>
    <w:rsid w:val="00D12A6B"/>
    <w:rsid w:val="00D21B11"/>
    <w:rsid w:val="00D80D09"/>
    <w:rsid w:val="00D811A3"/>
    <w:rsid w:val="00D928A3"/>
    <w:rsid w:val="00D92AD1"/>
    <w:rsid w:val="00DB3EF9"/>
    <w:rsid w:val="00E179EB"/>
    <w:rsid w:val="00E968FB"/>
    <w:rsid w:val="00ED1F8A"/>
    <w:rsid w:val="00EE2CEA"/>
    <w:rsid w:val="00FA65EA"/>
    <w:rsid w:val="00FB3F3A"/>
    <w:rsid w:val="00FB61D5"/>
    <w:rsid w:val="00FC722D"/>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90BE4AE058734CD182CEE32A3FB787C4"/>
        <w:category>
          <w:name w:val="General"/>
          <w:gallery w:val="placeholder"/>
        </w:category>
        <w:types>
          <w:type w:val="bbPlcHdr"/>
        </w:types>
        <w:behaviors>
          <w:behavior w:val="content"/>
        </w:behaviors>
        <w:guid w:val="{3E6BBC5F-D6A1-4EB8-AED5-C9CC0D61854B}"/>
      </w:docPartPr>
      <w:docPartBody>
        <w:p w:rsidR="00BA6B9B" w:rsidRDefault="0043753B" w:rsidP="0043753B">
          <w:pPr>
            <w:pStyle w:val="90BE4AE058734CD182CEE32A3FB787C4"/>
          </w:pPr>
          <w:r w:rsidRPr="00A65385">
            <w:rPr>
              <w:rStyle w:val="PlaceholderText"/>
            </w:rPr>
            <w:t>Click or tap here to enter text.</w:t>
          </w:r>
        </w:p>
      </w:docPartBody>
    </w:docPart>
    <w:docPart>
      <w:docPartPr>
        <w:name w:val="B0935F5782374E35913A890A60524220"/>
        <w:category>
          <w:name w:val="General"/>
          <w:gallery w:val="placeholder"/>
        </w:category>
        <w:types>
          <w:type w:val="bbPlcHdr"/>
        </w:types>
        <w:behaviors>
          <w:behavior w:val="content"/>
        </w:behaviors>
        <w:guid w:val="{6C874211-49F3-442D-9FBD-2D83B806C911}"/>
      </w:docPartPr>
      <w:docPartBody>
        <w:p w:rsidR="00255506" w:rsidRDefault="00123821" w:rsidP="00123821">
          <w:pPr>
            <w:pStyle w:val="B0935F5782374E35913A890A60524220"/>
          </w:pPr>
          <w:r w:rsidRPr="00A65385">
            <w:rPr>
              <w:rStyle w:val="PlaceholderText"/>
            </w:rPr>
            <w:t>Click or tap here to enter text.</w:t>
          </w:r>
        </w:p>
      </w:docPartBody>
    </w:docPart>
    <w:docPart>
      <w:docPartPr>
        <w:name w:val="4AD25F66C7B540B78AA796B44BEFADE0"/>
        <w:category>
          <w:name w:val="General"/>
          <w:gallery w:val="placeholder"/>
        </w:category>
        <w:types>
          <w:type w:val="bbPlcHdr"/>
        </w:types>
        <w:behaviors>
          <w:behavior w:val="content"/>
        </w:behaviors>
        <w:guid w:val="{79675E4F-9B02-4330-BF49-86324B2514D1}"/>
      </w:docPartPr>
      <w:docPartBody>
        <w:p w:rsidR="00C64446" w:rsidRDefault="00D26AA1" w:rsidP="00D26AA1">
          <w:pPr>
            <w:pStyle w:val="4AD25F66C7B540B78AA796B44BEFADE0"/>
          </w:pPr>
          <w:r w:rsidRPr="00A65385">
            <w:rPr>
              <w:rStyle w:val="PlaceholderText"/>
            </w:rPr>
            <w:t>Click or tap here to enter text.</w:t>
          </w:r>
        </w:p>
      </w:docPartBody>
    </w:docPart>
    <w:docPart>
      <w:docPartPr>
        <w:name w:val="E45CBFC3A5D2471D909CD91E91142D93"/>
        <w:category>
          <w:name w:val="General"/>
          <w:gallery w:val="placeholder"/>
        </w:category>
        <w:types>
          <w:type w:val="bbPlcHdr"/>
        </w:types>
        <w:behaviors>
          <w:behavior w:val="content"/>
        </w:behaviors>
        <w:guid w:val="{5C45D7EE-4072-4004-93EF-C57CF751F7AC}"/>
      </w:docPartPr>
      <w:docPartBody>
        <w:p w:rsidR="00DD706F" w:rsidRDefault="00D84B32" w:rsidP="00D84B32">
          <w:pPr>
            <w:pStyle w:val="E45CBFC3A5D2471D909CD91E91142D93"/>
          </w:pPr>
          <w:r w:rsidRPr="00A65385">
            <w:rPr>
              <w:rStyle w:val="PlaceholderText"/>
            </w:rPr>
            <w:t>Click or tap here to enter text.</w:t>
          </w:r>
        </w:p>
      </w:docPartBody>
    </w:docPart>
    <w:docPart>
      <w:docPartPr>
        <w:name w:val="E9D8309BD126407694273078C27211C2"/>
        <w:category>
          <w:name w:val="General"/>
          <w:gallery w:val="placeholder"/>
        </w:category>
        <w:types>
          <w:type w:val="bbPlcHdr"/>
        </w:types>
        <w:behaviors>
          <w:behavior w:val="content"/>
        </w:behaviors>
        <w:guid w:val="{48E80E82-AD44-452C-B604-067058677894}"/>
      </w:docPartPr>
      <w:docPartBody>
        <w:p w:rsidR="006E7C36" w:rsidRDefault="0017479B" w:rsidP="0017479B">
          <w:pPr>
            <w:pStyle w:val="E9D8309BD126407694273078C27211C2"/>
          </w:pPr>
          <w:r w:rsidRPr="00A65385">
            <w:rPr>
              <w:rStyle w:val="PlaceholderText"/>
            </w:rPr>
            <w:t>Click or tap here to enter text.</w:t>
          </w:r>
        </w:p>
      </w:docPartBody>
    </w:docPart>
    <w:docPart>
      <w:docPartPr>
        <w:name w:val="FB51A0DC954B4E4D94EF745732DD4172"/>
        <w:category>
          <w:name w:val="General"/>
          <w:gallery w:val="placeholder"/>
        </w:category>
        <w:types>
          <w:type w:val="bbPlcHdr"/>
        </w:types>
        <w:behaviors>
          <w:behavior w:val="content"/>
        </w:behaviors>
        <w:guid w:val="{E677CECC-C1A0-4222-8D0C-2651756D12AE}"/>
      </w:docPartPr>
      <w:docPartBody>
        <w:p w:rsidR="006E7C36" w:rsidRDefault="0017479B" w:rsidP="0017479B">
          <w:pPr>
            <w:pStyle w:val="FB51A0DC954B4E4D94EF745732DD4172"/>
          </w:pPr>
          <w:r w:rsidRPr="00A65385">
            <w:rPr>
              <w:rStyle w:val="PlaceholderText"/>
            </w:rPr>
            <w:t>Click or tap here to enter text.</w:t>
          </w:r>
        </w:p>
      </w:docPartBody>
    </w:docPart>
    <w:docPart>
      <w:docPartPr>
        <w:name w:val="B0AE7422492E4EDEAFA8829E05919C0A"/>
        <w:category>
          <w:name w:val="General"/>
          <w:gallery w:val="placeholder"/>
        </w:category>
        <w:types>
          <w:type w:val="bbPlcHdr"/>
        </w:types>
        <w:behaviors>
          <w:behavior w:val="content"/>
        </w:behaviors>
        <w:guid w:val="{E1554D8C-2FFA-4102-BCE3-C319139672E9}"/>
      </w:docPartPr>
      <w:docPartBody>
        <w:p w:rsidR="006E7C36" w:rsidRDefault="0017479B" w:rsidP="0017479B">
          <w:pPr>
            <w:pStyle w:val="B0AE7422492E4EDEAFA8829E05919C0A"/>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123821"/>
    <w:rsid w:val="0017479B"/>
    <w:rsid w:val="00255506"/>
    <w:rsid w:val="00305347"/>
    <w:rsid w:val="00432F57"/>
    <w:rsid w:val="0043753B"/>
    <w:rsid w:val="006E7C36"/>
    <w:rsid w:val="00BA6B9B"/>
    <w:rsid w:val="00BB07D1"/>
    <w:rsid w:val="00C64446"/>
    <w:rsid w:val="00D26AA1"/>
    <w:rsid w:val="00D84B32"/>
    <w:rsid w:val="00DD70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479B"/>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0BE4AE058734CD182CEE32A3FB787C4">
    <w:name w:val="90BE4AE058734CD182CEE32A3FB787C4"/>
    <w:rsid w:val="0043753B"/>
  </w:style>
  <w:style w:type="paragraph" w:customStyle="1" w:styleId="B0935F5782374E35913A890A60524220">
    <w:name w:val="B0935F5782374E35913A890A60524220"/>
    <w:rsid w:val="00123821"/>
  </w:style>
  <w:style w:type="paragraph" w:customStyle="1" w:styleId="4AD25F66C7B540B78AA796B44BEFADE0">
    <w:name w:val="4AD25F66C7B540B78AA796B44BEFADE0"/>
    <w:rsid w:val="00D26AA1"/>
  </w:style>
  <w:style w:type="paragraph" w:customStyle="1" w:styleId="E45CBFC3A5D2471D909CD91E91142D93">
    <w:name w:val="E45CBFC3A5D2471D909CD91E91142D93"/>
    <w:rsid w:val="00D84B32"/>
  </w:style>
  <w:style w:type="paragraph" w:customStyle="1" w:styleId="E9D8309BD126407694273078C27211C2">
    <w:name w:val="E9D8309BD126407694273078C27211C2"/>
    <w:rsid w:val="0017479B"/>
  </w:style>
  <w:style w:type="paragraph" w:customStyle="1" w:styleId="FB51A0DC954B4E4D94EF745732DD4172">
    <w:name w:val="FB51A0DC954B4E4D94EF745732DD4172"/>
    <w:rsid w:val="0017479B"/>
  </w:style>
  <w:style w:type="paragraph" w:customStyle="1" w:styleId="B0AE7422492E4EDEAFA8829E05919C0A">
    <w:name w:val="B0AE7422492E4EDEAFA8829E05919C0A"/>
    <w:rsid w:val="001747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8</TotalTime>
  <Pages>3</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Melissa Kendal</cp:lastModifiedBy>
  <cp:revision>6</cp:revision>
  <cp:lastPrinted>2022-03-17T16:48:00Z</cp:lastPrinted>
  <dcterms:created xsi:type="dcterms:W3CDTF">2023-01-11T14:42:00Z</dcterms:created>
  <dcterms:modified xsi:type="dcterms:W3CDTF">2023-05-16T10:28:00Z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